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5DF" w:rsidRDefault="001E75DF" w:rsidP="001E75D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Richard BYREN</w:t>
      </w:r>
      <w:r>
        <w:rPr>
          <w:rFonts w:ascii="Times New Roman" w:eastAsia="Calibri" w:hAnsi="Times New Roman" w:cs="Times New Roman"/>
        </w:rPr>
        <w:t xml:space="preserve"> 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1E75DF" w:rsidRDefault="001E75DF" w:rsidP="001E75D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London. Skinner.</w:t>
      </w:r>
    </w:p>
    <w:p w:rsidR="001E75DF" w:rsidRDefault="001E75DF" w:rsidP="001E75DF">
      <w:pPr>
        <w:rPr>
          <w:rFonts w:ascii="Times New Roman" w:eastAsia="Calibri" w:hAnsi="Times New Roman" w:cs="Times New Roman"/>
        </w:rPr>
      </w:pPr>
    </w:p>
    <w:p w:rsidR="001E75DF" w:rsidRDefault="001E75DF" w:rsidP="001E75DF">
      <w:pPr>
        <w:rPr>
          <w:rFonts w:ascii="Times New Roman" w:eastAsia="Calibri" w:hAnsi="Times New Roman" w:cs="Times New Roman"/>
        </w:rPr>
      </w:pPr>
    </w:p>
    <w:p w:rsidR="001E75DF" w:rsidRDefault="001E75DF" w:rsidP="001E75D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made a plaint of debt against Godard </w:t>
      </w:r>
      <w:proofErr w:type="spellStart"/>
      <w:r>
        <w:rPr>
          <w:rFonts w:ascii="Times New Roman" w:eastAsia="Calibri" w:hAnsi="Times New Roman" w:cs="Times New Roman"/>
        </w:rPr>
        <w:t>Oxenbrigge</w:t>
      </w:r>
      <w:proofErr w:type="spellEnd"/>
      <w:r>
        <w:rPr>
          <w:rFonts w:ascii="Times New Roman" w:eastAsia="Calibri" w:hAnsi="Times New Roman" w:cs="Times New Roman"/>
        </w:rPr>
        <w:t xml:space="preserve"> of Westfield,</w:t>
      </w:r>
    </w:p>
    <w:p w:rsidR="001E75DF" w:rsidRDefault="001E75DF" w:rsidP="001E75D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Sussex(q.v.).</w:t>
      </w:r>
    </w:p>
    <w:p w:rsidR="001E75DF" w:rsidRDefault="001E75DF" w:rsidP="001E75D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1E75DF" w:rsidRDefault="001E75DF" w:rsidP="001E75D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He made a plaint of debt against Edward </w:t>
      </w:r>
      <w:proofErr w:type="spellStart"/>
      <w:r>
        <w:rPr>
          <w:rFonts w:ascii="Times New Roman" w:eastAsia="Calibri" w:hAnsi="Times New Roman" w:cs="Times New Roman"/>
        </w:rPr>
        <w:t>Oxenbrygge</w:t>
      </w:r>
      <w:proofErr w:type="spellEnd"/>
      <w:r>
        <w:rPr>
          <w:rFonts w:ascii="Times New Roman" w:eastAsia="Calibri" w:hAnsi="Times New Roman" w:cs="Times New Roman"/>
        </w:rPr>
        <w:t xml:space="preserve"> of Westfield,</w:t>
      </w:r>
    </w:p>
    <w:p w:rsidR="001E75DF" w:rsidRDefault="001E75DF" w:rsidP="001E75D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Sussex(q.v.).  (ibid.)</w:t>
      </w:r>
    </w:p>
    <w:p w:rsidR="001E75DF" w:rsidRDefault="001E75DF" w:rsidP="001E75DF">
      <w:pPr>
        <w:rPr>
          <w:rFonts w:ascii="Times New Roman" w:eastAsia="Calibri" w:hAnsi="Times New Roman" w:cs="Times New Roman"/>
        </w:rPr>
      </w:pPr>
    </w:p>
    <w:p w:rsidR="001E75DF" w:rsidRDefault="001E75DF" w:rsidP="001E75DF">
      <w:pPr>
        <w:rPr>
          <w:rFonts w:ascii="Times New Roman" w:eastAsia="Calibri" w:hAnsi="Times New Roman" w:cs="Times New Roman"/>
        </w:rPr>
      </w:pPr>
    </w:p>
    <w:p w:rsidR="001E75DF" w:rsidRDefault="001E75DF" w:rsidP="001E75DF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17 May 2017</w:t>
      </w:r>
    </w:p>
    <w:p w:rsidR="006B2F86" w:rsidRPr="00E71FC3" w:rsidRDefault="001E75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5DF" w:rsidRDefault="001E75DF" w:rsidP="00E71FC3">
      <w:r>
        <w:separator/>
      </w:r>
    </w:p>
  </w:endnote>
  <w:endnote w:type="continuationSeparator" w:id="0">
    <w:p w:rsidR="001E75DF" w:rsidRDefault="001E75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5DF" w:rsidRDefault="001E75DF" w:rsidP="00E71FC3">
      <w:r>
        <w:separator/>
      </w:r>
    </w:p>
  </w:footnote>
  <w:footnote w:type="continuationSeparator" w:id="0">
    <w:p w:rsidR="001E75DF" w:rsidRDefault="001E75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5DF"/>
    <w:rsid w:val="001A7C09"/>
    <w:rsid w:val="001E75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7F1D41-510A-4155-B8D2-50D4E3E6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1E75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2017-05-18T18:46:00Z</dcterms:created>
  <dcterms:modified xsi:type="dcterms:W3CDTF">2017-05-18T18:48:00Z</dcterms:modified>
</cp:coreProperties>
</file>